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5C5071" w:rsidRDefault="005C5071" w:rsidP="005C5071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</w:t>
      </w:r>
      <w:r w:rsidRPr="0085259E">
        <w:rPr>
          <w:rFonts w:ascii="Arial" w:hAnsi="Arial" w:cs="Arial"/>
          <w:b/>
          <w:sz w:val="20"/>
          <w:szCs w:val="20"/>
          <w:u w:val="single"/>
        </w:rPr>
        <w:t>Satzabscheider</w:t>
      </w:r>
      <w:r>
        <w:rPr>
          <w:rFonts w:ascii="Arial" w:hAnsi="Arial" w:cs="Arial"/>
          <w:b/>
          <w:sz w:val="20"/>
          <w:szCs w:val="20"/>
          <w:u w:val="single"/>
        </w:rPr>
        <w:t xml:space="preserve"> - zum Auffangen von Kaffeesatz. Geeignet zur Installation in Kombination mit einer WMF 9000 F</w:t>
      </w:r>
      <w:r w:rsidRPr="0085259E">
        <w:rPr>
          <w:rFonts w:ascii="Arial" w:hAnsi="Arial" w:cs="Arial"/>
          <w:b/>
          <w:sz w:val="20"/>
          <w:szCs w:val="20"/>
          <w:u w:val="single"/>
        </w:rPr>
        <w:t xml:space="preserve"> </w:t>
      </w: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Fassungsvermögen</w:t>
      </w:r>
      <w:r w:rsidRPr="0017585D">
        <w:rPr>
          <w:rFonts w:ascii="Arial" w:hAnsi="Arial" w:cs="Arial"/>
          <w:sz w:val="20"/>
          <w:szCs w:val="20"/>
        </w:rPr>
        <w:t>: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ca. 12 Liter </w:t>
      </w:r>
      <w:r w:rsidRPr="0085259E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 xml:space="preserve">zw. 2,5 und </w:t>
      </w:r>
      <w:r w:rsidRPr="0085259E">
        <w:rPr>
          <w:rFonts w:ascii="Arial" w:hAnsi="Arial" w:cs="Arial"/>
          <w:sz w:val="20"/>
          <w:szCs w:val="20"/>
        </w:rPr>
        <w:t>3,5 kg Kaffeepulver)</w:t>
      </w: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  <w:r w:rsidRPr="0017585D">
        <w:rPr>
          <w:rFonts w:ascii="Arial" w:hAnsi="Arial" w:cs="Arial"/>
          <w:sz w:val="20"/>
          <w:szCs w:val="20"/>
        </w:rPr>
        <w:t xml:space="preserve">Leergewicht: </w:t>
      </w:r>
      <w:r w:rsidRPr="0017585D">
        <w:rPr>
          <w:rFonts w:ascii="Arial" w:hAnsi="Arial" w:cs="Arial"/>
          <w:sz w:val="20"/>
          <w:szCs w:val="20"/>
        </w:rPr>
        <w:tab/>
      </w:r>
      <w:r w:rsidRPr="0017585D">
        <w:rPr>
          <w:rFonts w:ascii="Arial" w:hAnsi="Arial" w:cs="Arial"/>
          <w:sz w:val="20"/>
          <w:szCs w:val="20"/>
        </w:rPr>
        <w:tab/>
        <w:t xml:space="preserve">ca. </w:t>
      </w:r>
      <w:r>
        <w:rPr>
          <w:rFonts w:ascii="Arial" w:hAnsi="Arial" w:cs="Arial"/>
          <w:sz w:val="20"/>
          <w:szCs w:val="20"/>
        </w:rPr>
        <w:t xml:space="preserve">12 </w:t>
      </w:r>
      <w:r w:rsidRPr="0017585D">
        <w:rPr>
          <w:rFonts w:ascii="Arial" w:hAnsi="Arial" w:cs="Arial"/>
          <w:sz w:val="20"/>
          <w:szCs w:val="20"/>
        </w:rPr>
        <w:t>kg</w:t>
      </w: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Breite: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314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Höhe: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605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632C20">
        <w:rPr>
          <w:rFonts w:ascii="Arial" w:hAnsi="Arial" w:cs="Arial"/>
          <w:sz w:val="20"/>
          <w:szCs w:val="20"/>
        </w:rPr>
        <w:t>Tiefe:</w:t>
      </w:r>
      <w:r w:rsidRPr="00632C2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427</w:t>
      </w:r>
      <w:r w:rsidRPr="00632C20">
        <w:rPr>
          <w:rFonts w:ascii="Arial" w:hAnsi="Arial" w:cs="Arial"/>
          <w:sz w:val="20"/>
          <w:szCs w:val="20"/>
        </w:rPr>
        <w:t xml:space="preserve"> mm</w:t>
      </w: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</w:p>
    <w:p w:rsidR="005C5071" w:rsidRPr="00B5784E" w:rsidRDefault="005C5071" w:rsidP="005C507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WMF Satzabscheider zur Trennung des anfallenden Kaffeesatzes aus Mengenbrühautomaten vom Ausspülwasser, ehe dieses in die Abwasserleitung geführt wird. </w:t>
      </w:r>
    </w:p>
    <w:p w:rsidR="005C5071" w:rsidRPr="00342418" w:rsidRDefault="005C5071" w:rsidP="005C507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</w:t>
      </w:r>
      <w:r w:rsidRPr="00342418">
        <w:rPr>
          <w:rFonts w:ascii="Arial" w:hAnsi="Arial" w:cs="Arial"/>
          <w:sz w:val="20"/>
          <w:szCs w:val="20"/>
        </w:rPr>
        <w:t>Kaffeesatz-Ausspülgemisch wird über einen Filter geleitet und dabei das Ausspülmedium vom Satz getrennt. Der Kaffeesatz wird in einem Behälter mit einer Siebfläche aufgefangen.</w:t>
      </w: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  <w:r w:rsidRPr="00342418">
        <w:rPr>
          <w:rFonts w:ascii="Arial" w:hAnsi="Arial" w:cs="Arial"/>
          <w:sz w:val="20"/>
          <w:szCs w:val="20"/>
        </w:rPr>
        <w:t>Der Satzbehälter kann tropffrei aus dem Abscheider entnommen werden und anschließend entsorgt werden.</w:t>
      </w: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  <w:r w:rsidRPr="0085259E">
        <w:rPr>
          <w:rFonts w:ascii="Arial" w:hAnsi="Arial" w:cs="Arial"/>
          <w:sz w:val="20"/>
          <w:szCs w:val="20"/>
        </w:rPr>
        <w:t xml:space="preserve">Der Satzabscheider kann entweder stehend oder hängend installiert werden. Höhenanpassung durch variable Gerätefüße. </w:t>
      </w:r>
    </w:p>
    <w:p w:rsidR="005C5071" w:rsidRDefault="005C5071" w:rsidP="005C5071">
      <w:pPr>
        <w:rPr>
          <w:rFonts w:ascii="Arial" w:hAnsi="Arial" w:cs="Arial"/>
          <w:b/>
          <w:sz w:val="20"/>
          <w:szCs w:val="20"/>
        </w:rPr>
      </w:pPr>
    </w:p>
    <w:p w:rsidR="00823AFD" w:rsidRDefault="00823AFD" w:rsidP="005C5071">
      <w:pPr>
        <w:rPr>
          <w:rFonts w:ascii="Arial" w:hAnsi="Arial" w:cs="Arial"/>
          <w:b/>
          <w:sz w:val="16"/>
          <w:szCs w:val="16"/>
        </w:rPr>
      </w:pPr>
    </w:p>
    <w:p w:rsidR="005C5071" w:rsidRPr="00C854D8" w:rsidRDefault="005C5071" w:rsidP="005C5071">
      <w:pPr>
        <w:rPr>
          <w:rFonts w:ascii="Arial" w:hAnsi="Arial" w:cs="Arial"/>
          <w:b/>
          <w:sz w:val="16"/>
          <w:szCs w:val="16"/>
        </w:rPr>
      </w:pPr>
      <w:r w:rsidRPr="00C854D8">
        <w:rPr>
          <w:rFonts w:ascii="Arial" w:hAnsi="Arial" w:cs="Arial"/>
          <w:b/>
          <w:sz w:val="16"/>
          <w:szCs w:val="16"/>
        </w:rPr>
        <w:t>WMF GmbH Art. Nr. 03 9011 0002</w:t>
      </w:r>
    </w:p>
    <w:p w:rsidR="005C5071" w:rsidRDefault="005C5071" w:rsidP="005C5071">
      <w:pPr>
        <w:rPr>
          <w:rFonts w:ascii="Arial" w:hAnsi="Arial" w:cs="Arial"/>
          <w:sz w:val="20"/>
          <w:szCs w:val="20"/>
        </w:rPr>
      </w:pPr>
    </w:p>
    <w:p w:rsidR="005C5071" w:rsidRPr="00632C20" w:rsidRDefault="005C5071" w:rsidP="005C5071">
      <w:pPr>
        <w:rPr>
          <w:rFonts w:ascii="Arial" w:hAnsi="Arial" w:cs="Arial"/>
          <w:sz w:val="20"/>
          <w:szCs w:val="20"/>
        </w:rPr>
      </w:pPr>
    </w:p>
    <w:p w:rsidR="009F1ED6" w:rsidRPr="009F1ED6" w:rsidRDefault="009F1ED6" w:rsidP="005C5071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5BDDD31D-AA0C-47AC-AC00-0E66F260015D}"/>
    <w:embedBold r:id="rId2" w:fontKey="{478E17DC-D5EC-4BA1-994B-62170000301A}"/>
    <w:embedItalic r:id="rId3" w:fontKey="{348E2082-6E40-4305-A451-E6533EFAB67A}"/>
    <w:embedBoldItalic r:id="rId4" w:fontKey="{36B79C2A-AE68-4E08-AD0A-E936C55B484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F420E839-5CEC-4389-B3C1-08270D7700E8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8D9D2624-A024-4EE6-B0EE-910C53A9286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901E593F-53E1-4670-8E2A-89AD4CEC217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23AFD" w:rsidRDefault="00823AFD" w:rsidP="00823AFD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23AFD" w:rsidRDefault="00823AFD" w:rsidP="00823AF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823AFD" w:rsidRDefault="00823AFD" w:rsidP="00823AF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823AFD" w:rsidRDefault="00823AFD" w:rsidP="00823AFD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823AFD" w:rsidRDefault="00823AFD" w:rsidP="00823AF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823AFD" w:rsidRDefault="00823AFD" w:rsidP="00823AF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823AFD" w:rsidRDefault="00823AFD" w:rsidP="00823AFD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B840A8" w:rsidRPr="00823AFD" w:rsidRDefault="00B840A8" w:rsidP="00823AF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C5071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23AFD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7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10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116</Words>
  <Characters>753</Characters>
  <Application>Microsoft Office Word</Application>
  <DocSecurity>0</DocSecurity>
  <Lines>21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854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2020-01-17T12:17:00Z</dcterms:created>
  <dcterms:modified xsi:type="dcterms:W3CDTF">2021-07-20T07:15:00Z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