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C74BDA" w:rsidRPr="00040FB6" w:rsidRDefault="00C74BDA" w:rsidP="00C74BDA">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w:t>
      </w:r>
      <w:r>
        <w:rPr>
          <w:rFonts w:ascii="Arial" w:hAnsi="Arial" w:cs="Arial"/>
          <w:b/>
          <w:sz w:val="20"/>
          <w:szCs w:val="20"/>
          <w:u w:val="single"/>
        </w:rPr>
        <w:t>, He</w:t>
      </w:r>
      <w:r w:rsidRPr="00040FB6">
        <w:rPr>
          <w:rFonts w:ascii="Arial" w:hAnsi="Arial" w:cs="Arial"/>
          <w:b/>
          <w:sz w:val="20"/>
          <w:szCs w:val="20"/>
          <w:u w:val="single"/>
        </w:rPr>
        <w:t>ißwasserausgabe</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Wassertank</w:t>
      </w:r>
      <w:r w:rsidRPr="00040FB6">
        <w:rPr>
          <w:rFonts w:ascii="Arial" w:hAnsi="Arial" w:cs="Arial"/>
          <w:b/>
          <w:sz w:val="20"/>
          <w:szCs w:val="20"/>
          <w:u w:val="single"/>
        </w:rPr>
        <w:t>.</w:t>
      </w:r>
    </w:p>
    <w:p w:rsidR="00C74BDA" w:rsidRDefault="00C74BDA" w:rsidP="00C74BDA">
      <w:pPr>
        <w:rPr>
          <w:rFonts w:ascii="Arial" w:hAnsi="Arial" w:cs="Arial"/>
          <w:sz w:val="20"/>
          <w:szCs w:val="20"/>
        </w:rPr>
      </w:pPr>
    </w:p>
    <w:p w:rsidR="00C74BDA" w:rsidRPr="009F1ED6" w:rsidRDefault="00C74BDA" w:rsidP="00C74BDA">
      <w:pPr>
        <w:rPr>
          <w:rFonts w:ascii="Arial" w:hAnsi="Arial" w:cs="Arial"/>
          <w:sz w:val="20"/>
          <w:szCs w:val="20"/>
        </w:rPr>
      </w:pPr>
    </w:p>
    <w:p w:rsidR="00C74BDA" w:rsidRPr="00C671B9" w:rsidRDefault="00C74BDA" w:rsidP="00C74BDA">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C74BDA" w:rsidRPr="009F1ED6" w:rsidRDefault="00C74BDA" w:rsidP="00C74BDA">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C74BDA" w:rsidRPr="009F1ED6" w:rsidRDefault="00C74BDA" w:rsidP="00C74BDA">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C74BDA" w:rsidRDefault="00C74BDA" w:rsidP="00C74BDA">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C74BDA" w:rsidRPr="009F1ED6" w:rsidRDefault="00C74BDA" w:rsidP="00C74BDA">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C74BDA" w:rsidRPr="009F1ED6" w:rsidRDefault="00C74BDA" w:rsidP="00C74BDA">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C74BDA" w:rsidRPr="009F1ED6" w:rsidRDefault="00C74BDA" w:rsidP="00C74BDA">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rsidR="00C74BDA" w:rsidRPr="00C671B9" w:rsidRDefault="00C74BDA" w:rsidP="00C74BDA">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C74BDA" w:rsidRPr="009F1ED6" w:rsidRDefault="00C74BDA" w:rsidP="00C74BDA">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C74BDA" w:rsidRDefault="00C74BDA" w:rsidP="00C74BDA">
      <w:pPr>
        <w:rPr>
          <w:rFonts w:ascii="Arial" w:hAnsi="Arial" w:cs="Arial"/>
          <w:sz w:val="20"/>
          <w:szCs w:val="20"/>
        </w:rPr>
      </w:pPr>
    </w:p>
    <w:p w:rsidR="00C74BDA" w:rsidRPr="009F1ED6" w:rsidRDefault="00C74BDA" w:rsidP="00C74BDA">
      <w:pPr>
        <w:rPr>
          <w:rFonts w:ascii="Arial" w:hAnsi="Arial" w:cs="Arial"/>
          <w:sz w:val="20"/>
          <w:szCs w:val="20"/>
        </w:rPr>
      </w:pPr>
    </w:p>
    <w:p w:rsidR="00C74BDA" w:rsidRDefault="00C74BDA" w:rsidP="00C74BDA">
      <w:pPr>
        <w:rPr>
          <w:rFonts w:ascii="Arial" w:hAnsi="Arial" w:cs="Arial"/>
          <w:b/>
          <w:sz w:val="20"/>
          <w:szCs w:val="20"/>
        </w:rPr>
      </w:pPr>
      <w:r w:rsidRPr="009F1ED6">
        <w:rPr>
          <w:rFonts w:ascii="Arial" w:hAnsi="Arial" w:cs="Arial"/>
          <w:b/>
          <w:sz w:val="20"/>
          <w:szCs w:val="20"/>
        </w:rPr>
        <w:t>Leistungsbeschreibung</w:t>
      </w:r>
    </w:p>
    <w:p w:rsidR="00C74BDA" w:rsidRDefault="00C74BDA" w:rsidP="00C74BDA">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C74BDA" w:rsidRDefault="00C74BDA" w:rsidP="00C74BDA">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C70C27">
        <w:rPr>
          <w:rFonts w:ascii="Arial" w:hAnsi="Arial" w:cs="Arial"/>
          <w:sz w:val="20"/>
          <w:szCs w:val="20"/>
        </w:rPr>
        <w:t>1</w:t>
      </w:r>
      <w:bookmarkStart w:id="0" w:name="_GoBack"/>
      <w:bookmarkEnd w:id="0"/>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p>
    <w:p w:rsidR="00C74BDA" w:rsidRDefault="00C74BDA" w:rsidP="00C74BDA">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C74BDA" w:rsidRDefault="00C74BDA" w:rsidP="00C74BDA">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C74BDA" w:rsidRPr="00B5784E" w:rsidRDefault="00C74BDA" w:rsidP="00C74BDA">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C74BDA" w:rsidRDefault="00C74BDA" w:rsidP="00C74BDA">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C74BDA" w:rsidRDefault="00C74BDA" w:rsidP="00C74BDA">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C74BDA" w:rsidRDefault="00C74BDA" w:rsidP="00C74BDA">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C74BDA" w:rsidRPr="00BB3071" w:rsidRDefault="00C74BDA" w:rsidP="00C74BDA">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C74BDA" w:rsidRPr="00BB3071" w:rsidRDefault="00C74BDA" w:rsidP="00C74BDA">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F76206" w:rsidRDefault="00C74BDA" w:rsidP="00C74BDA">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r w:rsidR="00F76206">
        <w:rPr>
          <w:rFonts w:ascii="Arial" w:hAnsi="Arial" w:cs="Arial"/>
          <w:sz w:val="20"/>
          <w:szCs w:val="20"/>
        </w:rPr>
        <w:t xml:space="preserve"> </w:t>
      </w:r>
    </w:p>
    <w:p w:rsidR="00696567" w:rsidRDefault="00C74BDA" w:rsidP="00C74BDA">
      <w:pPr>
        <w:rPr>
          <w:rFonts w:ascii="Arial" w:hAnsi="Arial" w:cs="Arial"/>
          <w:sz w:val="20"/>
          <w:szCs w:val="20"/>
        </w:rPr>
      </w:pPr>
      <w:r w:rsidRPr="00DC4C24">
        <w:rPr>
          <w:rFonts w:ascii="Arial" w:hAnsi="Arial" w:cs="Arial"/>
          <w:sz w:val="20"/>
          <w:szCs w:val="20"/>
        </w:rPr>
        <w:t xml:space="preserve">Über eine integrierte USB-Schnittstelle können Datensicherungen vorgenommen, Updates importiert </w:t>
      </w:r>
    </w:p>
    <w:p w:rsidR="00696567" w:rsidRDefault="00696567">
      <w:pPr>
        <w:spacing w:line="240" w:lineRule="auto"/>
        <w:rPr>
          <w:rFonts w:ascii="Arial" w:hAnsi="Arial" w:cs="Arial"/>
          <w:sz w:val="20"/>
          <w:szCs w:val="20"/>
        </w:rPr>
      </w:pPr>
      <w:r>
        <w:rPr>
          <w:rFonts w:ascii="Arial" w:hAnsi="Arial" w:cs="Arial"/>
          <w:sz w:val="20"/>
          <w:szCs w:val="20"/>
        </w:rPr>
        <w:br w:type="page"/>
      </w:r>
    </w:p>
    <w:p w:rsidR="00C74BDA" w:rsidRDefault="00C74BDA" w:rsidP="00C74BDA">
      <w:pPr>
        <w:rPr>
          <w:rFonts w:ascii="Arial" w:hAnsi="Arial" w:cs="Arial"/>
          <w:sz w:val="20"/>
          <w:szCs w:val="20"/>
        </w:rPr>
      </w:pPr>
      <w:r w:rsidRPr="00DC4C24">
        <w:rPr>
          <w:rFonts w:ascii="Arial" w:hAnsi="Arial" w:cs="Arial"/>
          <w:sz w:val="20"/>
          <w:szCs w:val="20"/>
        </w:rPr>
        <w:lastRenderedPageBreak/>
        <w:t>sowie Protokolle z.B. über Pflegeintervalle (für einen HACCP-konformen Betrieb) und Umsatzdaten exportiert werden.</w:t>
      </w:r>
    </w:p>
    <w:p w:rsidR="00C74BDA" w:rsidRPr="00F74085" w:rsidRDefault="00C74BDA" w:rsidP="00C74BDA">
      <w:pPr>
        <w:rPr>
          <w:rFonts w:ascii="Arial" w:hAnsi="Arial" w:cs="Arial"/>
          <w:sz w:val="20"/>
          <w:szCs w:val="20"/>
        </w:rPr>
      </w:pPr>
      <w:r>
        <w:rPr>
          <w:rFonts w:ascii="Arial" w:hAnsi="Arial" w:cs="Arial"/>
          <w:sz w:val="20"/>
          <w:szCs w:val="20"/>
        </w:rPr>
        <w:t>Fokussiert auf die Getränkeausgabe ist die Beleuchtung der WMF 1100 S am Auslauf integriert.</w:t>
      </w:r>
    </w:p>
    <w:p w:rsidR="00C74BDA" w:rsidRDefault="00C74BDA" w:rsidP="00C74BDA">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C74BDA" w:rsidRDefault="00C74BDA" w:rsidP="00C74BDA">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rsidR="00C74BDA" w:rsidRDefault="00C74BDA" w:rsidP="00C74BDA">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C74BDA" w:rsidRPr="00DE6087" w:rsidRDefault="00C74BDA" w:rsidP="00C74BDA">
      <w:pPr>
        <w:rPr>
          <w:rFonts w:ascii="Arial" w:hAnsi="Arial" w:cs="Arial"/>
          <w:sz w:val="20"/>
          <w:szCs w:val="20"/>
        </w:rPr>
      </w:pPr>
    </w:p>
    <w:p w:rsidR="00C74BDA" w:rsidRDefault="00C74BDA" w:rsidP="00C74BDA">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B35079">
        <w:rPr>
          <w:rFonts w:ascii="Arial" w:hAnsi="Arial" w:cs="Arial"/>
          <w:sz w:val="20"/>
          <w:szCs w:val="20"/>
        </w:rPr>
        <w:t xml:space="preserve">: </w:t>
      </w:r>
      <w:r w:rsidR="00B35079" w:rsidRPr="00B35079">
        <w:rPr>
          <w:rFonts w:ascii="Arial" w:hAnsi="Arial" w:cs="Arial"/>
          <w:sz w:val="20"/>
          <w:szCs w:val="20"/>
        </w:rPr>
        <w:t>03 139</w:t>
      </w:r>
      <w:r w:rsidR="005963E5">
        <w:rPr>
          <w:rFonts w:ascii="Arial" w:hAnsi="Arial" w:cs="Arial"/>
          <w:sz w:val="20"/>
          <w:szCs w:val="20"/>
        </w:rPr>
        <w:t>8</w:t>
      </w:r>
      <w:r w:rsidR="00B35079" w:rsidRPr="00B35079">
        <w:rPr>
          <w:rFonts w:ascii="Arial" w:hAnsi="Arial" w:cs="Arial"/>
          <w:sz w:val="20"/>
          <w:szCs w:val="20"/>
        </w:rPr>
        <w:t xml:space="preserve"> 6001</w:t>
      </w:r>
      <w:r>
        <w:rPr>
          <w:rFonts w:ascii="Arial" w:hAnsi="Arial" w:cs="Arial"/>
          <w:sz w:val="20"/>
          <w:szCs w:val="20"/>
        </w:rPr>
        <w:t>) durch geschultes Fachpersonal umzurüsten auf einen Festwasserbetrieb.</w:t>
      </w:r>
    </w:p>
    <w:p w:rsidR="00C74BDA" w:rsidRDefault="00C74BDA" w:rsidP="00C74BDA">
      <w:pPr>
        <w:rPr>
          <w:rFonts w:ascii="Arial" w:hAnsi="Arial" w:cs="Arial"/>
          <w:sz w:val="20"/>
          <w:szCs w:val="20"/>
        </w:rPr>
      </w:pPr>
    </w:p>
    <w:p w:rsidR="00C74BDA" w:rsidRPr="00DE6087" w:rsidRDefault="00C74BDA" w:rsidP="00C74BDA">
      <w:pPr>
        <w:rPr>
          <w:rFonts w:ascii="Arial" w:hAnsi="Arial" w:cs="Arial"/>
          <w:sz w:val="20"/>
          <w:szCs w:val="20"/>
        </w:rPr>
      </w:pPr>
    </w:p>
    <w:p w:rsidR="00C74BDA" w:rsidRDefault="00C74BDA" w:rsidP="00C74BDA">
      <w:pPr>
        <w:rPr>
          <w:rFonts w:ascii="Arial" w:hAnsi="Arial" w:cs="Arial"/>
          <w:b/>
          <w:sz w:val="20"/>
          <w:szCs w:val="20"/>
        </w:rPr>
      </w:pPr>
      <w:r w:rsidRPr="00B95F93">
        <w:rPr>
          <w:rFonts w:ascii="Arial" w:hAnsi="Arial" w:cs="Arial"/>
          <w:b/>
          <w:sz w:val="20"/>
          <w:szCs w:val="20"/>
        </w:rPr>
        <w:t>Installation</w:t>
      </w:r>
    </w:p>
    <w:p w:rsidR="00C74BDA" w:rsidRPr="007512D8" w:rsidRDefault="00C74BDA" w:rsidP="00C74BDA">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C74BDA" w:rsidRDefault="00C74BDA" w:rsidP="00C74BDA">
      <w:pPr>
        <w:rPr>
          <w:rFonts w:ascii="Arial" w:hAnsi="Arial" w:cs="Arial"/>
          <w:sz w:val="20"/>
          <w:szCs w:val="20"/>
        </w:rPr>
      </w:pPr>
    </w:p>
    <w:p w:rsidR="00C74BDA" w:rsidRPr="00632C20" w:rsidRDefault="00C74BDA" w:rsidP="00C74BDA">
      <w:pPr>
        <w:rPr>
          <w:rFonts w:ascii="Arial" w:hAnsi="Arial" w:cs="Arial"/>
          <w:sz w:val="20"/>
          <w:szCs w:val="20"/>
        </w:rPr>
      </w:pPr>
    </w:p>
    <w:p w:rsidR="00C74BDA" w:rsidRPr="00842C7E" w:rsidRDefault="00C74BDA" w:rsidP="00C74BDA">
      <w:pPr>
        <w:rPr>
          <w:rFonts w:ascii="Arial" w:hAnsi="Arial" w:cs="Arial"/>
          <w:b/>
          <w:sz w:val="16"/>
          <w:szCs w:val="16"/>
        </w:rPr>
      </w:pPr>
      <w:r w:rsidRPr="002F0722">
        <w:rPr>
          <w:rFonts w:ascii="Arial" w:hAnsi="Arial" w:cs="Arial"/>
          <w:b/>
          <w:sz w:val="16"/>
          <w:szCs w:val="16"/>
          <w:lang w:val="en-US"/>
        </w:rPr>
        <w:t xml:space="preserve">WMF GmbH Art. </w:t>
      </w:r>
      <w:proofErr w:type="spellStart"/>
      <w:r w:rsidRPr="002F0722">
        <w:rPr>
          <w:rFonts w:ascii="Arial" w:hAnsi="Arial" w:cs="Arial"/>
          <w:b/>
          <w:sz w:val="16"/>
          <w:szCs w:val="16"/>
          <w:lang w:val="en-US"/>
        </w:rPr>
        <w:t>Nr</w:t>
      </w:r>
      <w:proofErr w:type="spellEnd"/>
      <w:r w:rsidRPr="002F0722">
        <w:rPr>
          <w:rFonts w:ascii="Arial" w:hAnsi="Arial" w:cs="Arial"/>
          <w:b/>
          <w:sz w:val="16"/>
          <w:szCs w:val="16"/>
          <w:lang w:val="en-US"/>
        </w:rPr>
        <w:t xml:space="preserve">.  </w:t>
      </w:r>
      <w:r w:rsidRPr="002F0722">
        <w:rPr>
          <w:rFonts w:ascii="Arial" w:hAnsi="Arial" w:cs="Arial"/>
          <w:b/>
          <w:sz w:val="16"/>
          <w:szCs w:val="16"/>
        </w:rPr>
        <w:t>03 1120 1101</w:t>
      </w:r>
    </w:p>
    <w:p w:rsidR="00C74BDA" w:rsidRDefault="00C74BDA" w:rsidP="00C74BDA">
      <w:pPr>
        <w:rPr>
          <w:rFonts w:ascii="Arial" w:hAnsi="Arial" w:cs="Arial"/>
          <w:sz w:val="20"/>
          <w:szCs w:val="20"/>
        </w:rPr>
      </w:pPr>
    </w:p>
    <w:p w:rsidR="00C74BDA" w:rsidRDefault="00C74BDA" w:rsidP="00C74BDA">
      <w:pPr>
        <w:rPr>
          <w:rFonts w:ascii="Arial" w:hAnsi="Arial" w:cs="Arial"/>
          <w:sz w:val="20"/>
          <w:szCs w:val="20"/>
        </w:rPr>
      </w:pPr>
    </w:p>
    <w:p w:rsidR="00C74BDA" w:rsidRDefault="00C74BDA" w:rsidP="00C74BDA">
      <w:pPr>
        <w:rPr>
          <w:rFonts w:ascii="Arial" w:hAnsi="Arial" w:cs="Arial"/>
          <w:sz w:val="20"/>
          <w:szCs w:val="20"/>
        </w:rPr>
      </w:pPr>
    </w:p>
    <w:p w:rsidR="00C74BDA" w:rsidRPr="00B16C62" w:rsidRDefault="00C74BDA" w:rsidP="00C74BDA">
      <w:pPr>
        <w:rPr>
          <w:rFonts w:ascii="Arial" w:hAnsi="Arial" w:cs="Arial"/>
          <w:sz w:val="20"/>
          <w:szCs w:val="20"/>
          <w:lang w:val="en-US"/>
        </w:rPr>
      </w:pPr>
    </w:p>
    <w:p w:rsidR="00C74BDA" w:rsidRPr="00B16C62" w:rsidRDefault="00C74BDA" w:rsidP="00C74BDA">
      <w:pPr>
        <w:rPr>
          <w:rFonts w:ascii="Arial" w:hAnsi="Arial" w:cs="Arial"/>
          <w:b/>
          <w:sz w:val="20"/>
          <w:szCs w:val="20"/>
          <w:lang w:val="en-US"/>
        </w:rPr>
      </w:pPr>
    </w:p>
    <w:p w:rsidR="009F1ED6" w:rsidRPr="009F1ED6" w:rsidRDefault="009F1ED6" w:rsidP="00C74BDA">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1A75" w:rsidRDefault="00B91A75">
      <w:r>
        <w:separator/>
      </w:r>
    </w:p>
  </w:endnote>
  <w:endnote w:type="continuationSeparator" w:id="0">
    <w:p w:rsidR="00B91A75" w:rsidRDefault="00B91A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C7C2427-E109-493C-A405-67BE38DF69D0}"/>
    <w:embedBold r:id="rId2" w:fontKey="{31FFBDF2-B42A-4B6D-88B5-E47FF70450ED}"/>
    <w:embedItalic r:id="rId3" w:fontKey="{99327F9C-CC1B-4B46-893B-EFE74878D489}"/>
    <w:embedBoldItalic r:id="rId4" w:fontKey="{D5CD3CAB-301F-44A1-93B1-391002585B8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8917A33-0E45-4F2D-ADA9-EB0A735E26CE}"/>
  </w:font>
  <w:font w:name="Cambria">
    <w:panose1 w:val="02040503050406030204"/>
    <w:charset w:val="00"/>
    <w:family w:val="roman"/>
    <w:pitch w:val="variable"/>
    <w:sig w:usb0="E00006FF" w:usb1="420024FF" w:usb2="02000000" w:usb3="00000000" w:csb0="0000019F" w:csb1="00000000"/>
    <w:embedRegular r:id="rId6" w:fontKey="{091DEFB9-00F8-40A5-8D74-0DD8598A05DC}"/>
  </w:font>
  <w:font w:name="Calibri">
    <w:panose1 w:val="020F0502020204030204"/>
    <w:charset w:val="00"/>
    <w:family w:val="swiss"/>
    <w:pitch w:val="variable"/>
    <w:sig w:usb0="E4002EFF" w:usb1="C000247B" w:usb2="00000009" w:usb3="00000000" w:csb0="000001FF" w:csb1="00000000"/>
    <w:embedRegular r:id="rId7" w:fontKey="{9D88F509-E931-4D78-8984-2D605148194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7AE3" w:rsidRDefault="00197AE3" w:rsidP="00197AE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197AE3" w:rsidRPr="00B840A8" w:rsidRDefault="000D7630" w:rsidP="00197AE3">
                          <w:pPr>
                            <w:pStyle w:val="Fuzeile"/>
                            <w:rPr>
                              <w:rFonts w:ascii="Arial" w:hAnsi="Arial" w:cs="Arial"/>
                              <w:sz w:val="14"/>
                              <w:szCs w:val="14"/>
                            </w:rPr>
                          </w:pPr>
                          <w:hyperlink r:id="rId2" w:history="1">
                            <w:r w:rsidR="00197AE3" w:rsidRPr="006A2F4C">
                              <w:rPr>
                                <w:rStyle w:val="Hyperlink"/>
                                <w:rFonts w:ascii="Arial" w:hAnsi="Arial" w:cs="Arial"/>
                                <w:sz w:val="14"/>
                                <w:szCs w:val="14"/>
                              </w:rPr>
                              <w:t>https://www.wmf-coffeemachines.com/de_de/service/fachplanerservice.html</w:t>
                            </w:r>
                          </w:hyperlink>
                          <w:r w:rsidR="00197AE3">
                            <w:rPr>
                              <w:rFonts w:ascii="Arial" w:hAnsi="Arial" w:cs="Arial"/>
                              <w:sz w:val="14"/>
                              <w:szCs w:val="14"/>
                            </w:rPr>
                            <w:t xml:space="preserve"> </w:t>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sidRPr="007F6461">
                            <w:rPr>
                              <w:rFonts w:ascii="Arial" w:hAnsi="Arial" w:cs="Arial"/>
                              <w:sz w:val="14"/>
                              <w:szCs w:val="14"/>
                            </w:rPr>
                            <w:t xml:space="preserve">S. </w:t>
                          </w:r>
                          <w:r w:rsidR="00197AE3" w:rsidRPr="007F6461">
                            <w:rPr>
                              <w:rFonts w:ascii="Arial" w:hAnsi="Arial" w:cs="Arial"/>
                              <w:b/>
                              <w:sz w:val="14"/>
                              <w:szCs w:val="14"/>
                            </w:rPr>
                            <w:fldChar w:fldCharType="begin"/>
                          </w:r>
                          <w:r w:rsidR="00197AE3" w:rsidRPr="007F6461">
                            <w:rPr>
                              <w:rFonts w:ascii="Arial" w:hAnsi="Arial" w:cs="Arial"/>
                              <w:b/>
                              <w:sz w:val="14"/>
                              <w:szCs w:val="14"/>
                            </w:rPr>
                            <w:instrText>PAGE</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r w:rsidR="00197AE3" w:rsidRPr="007F6461">
                            <w:rPr>
                              <w:rFonts w:ascii="Arial" w:hAnsi="Arial" w:cs="Arial"/>
                              <w:sz w:val="14"/>
                              <w:szCs w:val="14"/>
                            </w:rPr>
                            <w:t xml:space="preserve"> / </w:t>
                          </w:r>
                          <w:r w:rsidR="00197AE3" w:rsidRPr="007F6461">
                            <w:rPr>
                              <w:rFonts w:ascii="Arial" w:hAnsi="Arial" w:cs="Arial"/>
                              <w:b/>
                              <w:sz w:val="14"/>
                              <w:szCs w:val="14"/>
                            </w:rPr>
                            <w:fldChar w:fldCharType="begin"/>
                          </w:r>
                          <w:r w:rsidR="00197AE3" w:rsidRPr="007F6461">
                            <w:rPr>
                              <w:rFonts w:ascii="Arial" w:hAnsi="Arial" w:cs="Arial"/>
                              <w:b/>
                              <w:sz w:val="14"/>
                              <w:szCs w:val="14"/>
                            </w:rPr>
                            <w:instrText>NUMPAGES</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p>
                        <w:p w:rsidR="00197AE3" w:rsidRPr="006A2F4C" w:rsidRDefault="00197AE3" w:rsidP="00197AE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97AE3" w:rsidRPr="0069450D" w:rsidRDefault="00197AE3" w:rsidP="00197AE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197AE3" w:rsidRPr="00B840A8" w:rsidRDefault="000D7630" w:rsidP="00197AE3">
                    <w:pPr>
                      <w:pStyle w:val="Fuzeile"/>
                      <w:rPr>
                        <w:rFonts w:ascii="Arial" w:hAnsi="Arial" w:cs="Arial"/>
                        <w:sz w:val="14"/>
                        <w:szCs w:val="14"/>
                      </w:rPr>
                    </w:pPr>
                    <w:hyperlink r:id="rId3" w:history="1">
                      <w:r w:rsidR="00197AE3" w:rsidRPr="006A2F4C">
                        <w:rPr>
                          <w:rStyle w:val="Hyperlink"/>
                          <w:rFonts w:ascii="Arial" w:hAnsi="Arial" w:cs="Arial"/>
                          <w:sz w:val="14"/>
                          <w:szCs w:val="14"/>
                        </w:rPr>
                        <w:t>https://www.wmf-coffeemachines.com/de_de/service/fachplanerservice.html</w:t>
                      </w:r>
                    </w:hyperlink>
                    <w:r w:rsidR="00197AE3">
                      <w:rPr>
                        <w:rFonts w:ascii="Arial" w:hAnsi="Arial" w:cs="Arial"/>
                        <w:sz w:val="14"/>
                        <w:szCs w:val="14"/>
                      </w:rPr>
                      <w:t xml:space="preserve"> </w:t>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Pr>
                        <w:rFonts w:ascii="Arial" w:hAnsi="Arial" w:cs="Arial"/>
                        <w:sz w:val="14"/>
                        <w:szCs w:val="14"/>
                      </w:rPr>
                      <w:tab/>
                    </w:r>
                    <w:r w:rsidR="00197AE3" w:rsidRPr="007F6461">
                      <w:rPr>
                        <w:rFonts w:ascii="Arial" w:hAnsi="Arial" w:cs="Arial"/>
                        <w:sz w:val="14"/>
                        <w:szCs w:val="14"/>
                      </w:rPr>
                      <w:t xml:space="preserve">S. </w:t>
                    </w:r>
                    <w:r w:rsidR="00197AE3" w:rsidRPr="007F6461">
                      <w:rPr>
                        <w:rFonts w:ascii="Arial" w:hAnsi="Arial" w:cs="Arial"/>
                        <w:b/>
                        <w:sz w:val="14"/>
                        <w:szCs w:val="14"/>
                      </w:rPr>
                      <w:fldChar w:fldCharType="begin"/>
                    </w:r>
                    <w:r w:rsidR="00197AE3" w:rsidRPr="007F6461">
                      <w:rPr>
                        <w:rFonts w:ascii="Arial" w:hAnsi="Arial" w:cs="Arial"/>
                        <w:b/>
                        <w:sz w:val="14"/>
                        <w:szCs w:val="14"/>
                      </w:rPr>
                      <w:instrText>PAGE</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r w:rsidR="00197AE3" w:rsidRPr="007F6461">
                      <w:rPr>
                        <w:rFonts w:ascii="Arial" w:hAnsi="Arial" w:cs="Arial"/>
                        <w:sz w:val="14"/>
                        <w:szCs w:val="14"/>
                      </w:rPr>
                      <w:t xml:space="preserve"> / </w:t>
                    </w:r>
                    <w:r w:rsidR="00197AE3" w:rsidRPr="007F6461">
                      <w:rPr>
                        <w:rFonts w:ascii="Arial" w:hAnsi="Arial" w:cs="Arial"/>
                        <w:b/>
                        <w:sz w:val="14"/>
                        <w:szCs w:val="14"/>
                      </w:rPr>
                      <w:fldChar w:fldCharType="begin"/>
                    </w:r>
                    <w:r w:rsidR="00197AE3" w:rsidRPr="007F6461">
                      <w:rPr>
                        <w:rFonts w:ascii="Arial" w:hAnsi="Arial" w:cs="Arial"/>
                        <w:b/>
                        <w:sz w:val="14"/>
                        <w:szCs w:val="14"/>
                      </w:rPr>
                      <w:instrText>NUMPAGES</w:instrText>
                    </w:r>
                    <w:r w:rsidR="00197AE3" w:rsidRPr="007F6461">
                      <w:rPr>
                        <w:rFonts w:ascii="Arial" w:hAnsi="Arial" w:cs="Arial"/>
                        <w:b/>
                        <w:sz w:val="14"/>
                        <w:szCs w:val="14"/>
                      </w:rPr>
                      <w:fldChar w:fldCharType="separate"/>
                    </w:r>
                    <w:r w:rsidR="00C70C27">
                      <w:rPr>
                        <w:rFonts w:ascii="Arial" w:hAnsi="Arial" w:cs="Arial"/>
                        <w:b/>
                        <w:noProof/>
                        <w:sz w:val="14"/>
                        <w:szCs w:val="14"/>
                      </w:rPr>
                      <w:t>2</w:t>
                    </w:r>
                    <w:r w:rsidR="00197AE3" w:rsidRPr="007F6461">
                      <w:rPr>
                        <w:rFonts w:ascii="Arial" w:hAnsi="Arial" w:cs="Arial"/>
                        <w:b/>
                        <w:sz w:val="14"/>
                        <w:szCs w:val="14"/>
                      </w:rPr>
                      <w:fldChar w:fldCharType="end"/>
                    </w:r>
                  </w:p>
                  <w:p w:rsidR="00197AE3" w:rsidRPr="006A2F4C" w:rsidRDefault="00197AE3" w:rsidP="00197AE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97AE3" w:rsidRPr="0069450D" w:rsidRDefault="00197AE3" w:rsidP="00197AE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197AE3" w:rsidRDefault="00197AE3" w:rsidP="00197AE3">
    <w:pPr>
      <w:pStyle w:val="Fuzeile"/>
      <w:rPr>
        <w:rFonts w:ascii="Arial" w:hAnsi="Arial" w:cs="Arial"/>
        <w:b/>
        <w:sz w:val="14"/>
        <w:szCs w:val="14"/>
      </w:rPr>
    </w:pPr>
  </w:p>
  <w:p w:rsidR="00B840A8" w:rsidRPr="00197AE3" w:rsidRDefault="00B840A8" w:rsidP="00197AE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1A75" w:rsidRDefault="00B91A75">
      <w:r>
        <w:separator/>
      </w:r>
    </w:p>
  </w:footnote>
  <w:footnote w:type="continuationSeparator" w:id="0">
    <w:p w:rsidR="00B91A75" w:rsidRDefault="00B91A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97AE3"/>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963E5"/>
    <w:rsid w:val="005A6B53"/>
    <w:rsid w:val="005F478C"/>
    <w:rsid w:val="00601B24"/>
    <w:rsid w:val="00602C9D"/>
    <w:rsid w:val="00606FFD"/>
    <w:rsid w:val="00621ED8"/>
    <w:rsid w:val="00625DFA"/>
    <w:rsid w:val="00645214"/>
    <w:rsid w:val="00655A3B"/>
    <w:rsid w:val="00662182"/>
    <w:rsid w:val="00681499"/>
    <w:rsid w:val="0069450D"/>
    <w:rsid w:val="00696567"/>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904CC3"/>
    <w:rsid w:val="0091408F"/>
    <w:rsid w:val="0093065A"/>
    <w:rsid w:val="00934554"/>
    <w:rsid w:val="0093523B"/>
    <w:rsid w:val="0096334E"/>
    <w:rsid w:val="009646D3"/>
    <w:rsid w:val="00973A3B"/>
    <w:rsid w:val="00992FFE"/>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079"/>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0C27"/>
    <w:rsid w:val="00C73CBE"/>
    <w:rsid w:val="00C74BDA"/>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6206"/>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633B1630"/>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540</Words>
  <Characters>3699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2020-01-17T08:59:00Z</dcterms:created>
  <dcterms:modified xsi:type="dcterms:W3CDTF">2022-11-07T08:30:00Z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